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1</w:t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</w:t>
      </w:r>
      <w:r>
        <w:rPr>
          <w:rFonts w:ascii="Arial" w:hAnsi="Arial" w:cs="Arial"/>
          <w:sz w:val="18"/>
          <w:szCs w:val="18"/>
          <w:lang w:val="en-US"/>
        </w:rPr>
        <w:t xml:space="preserve"> </w:t>
      </w:r>
      <w:r w:rsidRPr="00044C19">
        <w:rPr>
          <w:rFonts w:ascii="Arial" w:hAnsi="Arial" w:cs="Arial"/>
          <w:sz w:val="18"/>
          <w:szCs w:val="18"/>
        </w:rPr>
        <w:t xml:space="preserve">класове на ВЪЗРАСТ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-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77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9460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</w:t>
            </w:r>
          </w:p>
        </w:tc>
      </w:tr>
      <w:tr w:rsidR="00CA08BF" w:rsidRPr="00BA1B89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334</w:t>
            </w:r>
          </w:p>
        </w:tc>
      </w:tr>
    </w:tbl>
    <w:p w:rsidR="00CA08BF" w:rsidRPr="00044C19" w:rsidRDefault="00CA08BF" w:rsidP="00044C1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49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264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5.36 куб.м/ха</w:t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2</w:t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 по видове насаждения и бонитет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–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sz w:val="18"/>
                <w:szCs w:val="18"/>
              </w:rPr>
              <w:br/>
            </w:r>
          </w:p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Култ.Смес.Игл-Шир.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55336C" w:rsidRDefault="00CA08BF" w:rsidP="00044C19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55336C">
        <w:rPr>
          <w:rFonts w:ascii="Arial" w:hAnsi="Arial" w:cs="Arial"/>
          <w:b/>
          <w:bCs/>
          <w:sz w:val="18"/>
          <w:szCs w:val="18"/>
        </w:rPr>
        <w:t>Таблица № 3</w:t>
      </w:r>
    </w:p>
    <w:p w:rsidR="00CA08BF" w:rsidRPr="00044C19" w:rsidRDefault="00CA08BF" w:rsidP="00044C19">
      <w:pPr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 по дървесни видове и бонитет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-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4</w:t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 по ПЪЛНОТА и класове на ВЪЗРАСТ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-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6"/>
        <w:gridCol w:w="849"/>
        <w:gridCol w:w="849"/>
        <w:gridCol w:w="848"/>
        <w:gridCol w:w="848"/>
        <w:gridCol w:w="848"/>
        <w:gridCol w:w="848"/>
        <w:gridCol w:w="848"/>
        <w:gridCol w:w="848"/>
        <w:gridCol w:w="871"/>
        <w:gridCol w:w="853"/>
      </w:tblGrid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5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8543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17.9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31.9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51.2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20.1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7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85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br/>
        <w:t>Таблица № 5</w:t>
      </w:r>
    </w:p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 по дървесни ВИДОВЕ и класове на ВЪЗРАСТ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-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49.2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79.0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6</w:t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ЗАПАСА БЕЗ КЛОНИ по дървесни ВИДОВЕ и класове на ВЪЗРАСТ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-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14890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90.4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7</w:t>
      </w:r>
    </w:p>
    <w:p w:rsidR="00CA08BF" w:rsidRPr="00044C19" w:rsidRDefault="00CA08BF" w:rsidP="00044C19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ЗАПАСА С КЛОНИ по дървесни ВИДОВЕ и класове на ВЪЗРАСТ </w:t>
      </w:r>
      <w:r w:rsidRPr="00044C19">
        <w:rPr>
          <w:rFonts w:ascii="Arial" w:hAnsi="Arial" w:cs="Arial"/>
          <w:sz w:val="18"/>
          <w:szCs w:val="18"/>
          <w:lang w:val="en-US"/>
        </w:rPr>
        <w:t xml:space="preserve">- </w:t>
      </w:r>
      <w:r w:rsidRPr="00044C19">
        <w:rPr>
          <w:rFonts w:ascii="Arial" w:hAnsi="Arial" w:cs="Arial"/>
          <w:sz w:val="18"/>
          <w:szCs w:val="18"/>
        </w:rPr>
        <w:t>ЧБК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18040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91.3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19770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1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AE41BB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8</w:t>
      </w:r>
    </w:p>
    <w:p w:rsidR="00CA08BF" w:rsidRPr="00044C19" w:rsidRDefault="00CA08BF" w:rsidP="00AE41BB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</w:t>
      </w:r>
      <w:r>
        <w:rPr>
          <w:rFonts w:ascii="Arial" w:hAnsi="Arial" w:cs="Arial"/>
          <w:sz w:val="18"/>
          <w:szCs w:val="18"/>
        </w:rPr>
        <w:t xml:space="preserve">класове и подкласове на възрасткласове на ВЪЗРАСТ - </w:t>
      </w:r>
      <w:r w:rsidRPr="00044C19">
        <w:rPr>
          <w:rFonts w:ascii="Arial" w:hAnsi="Arial" w:cs="Arial"/>
          <w:sz w:val="18"/>
          <w:szCs w:val="18"/>
        </w:rPr>
        <w:t xml:space="preserve">Дъбов СрН </w:t>
      </w:r>
    </w:p>
    <w:p w:rsidR="00CA08BF" w:rsidRPr="00044C19" w:rsidRDefault="00CA08BF" w:rsidP="0097413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24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9741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</w:tr>
    </w:tbl>
    <w:p w:rsidR="00CA08BF" w:rsidRPr="00044C19" w:rsidRDefault="00CA08BF" w:rsidP="00AE41BB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50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200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3.75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- </w:t>
      </w:r>
      <w:r w:rsidRPr="00044C19">
        <w:rPr>
          <w:rFonts w:ascii="Arial" w:hAnsi="Arial" w:cs="Arial"/>
          <w:sz w:val="18"/>
          <w:szCs w:val="18"/>
        </w:rPr>
        <w:t>Дъбов СрН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</w:t>
      </w:r>
      <w:r w:rsidRPr="00044C19">
        <w:rPr>
          <w:rFonts w:ascii="Arial" w:hAnsi="Arial" w:cs="Arial"/>
          <w:sz w:val="18"/>
          <w:szCs w:val="18"/>
        </w:rPr>
        <w:t>Дъбов СрН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AE41BB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044C19">
        <w:rPr>
          <w:rFonts w:ascii="Arial" w:hAnsi="Arial" w:cs="Arial"/>
          <w:sz w:val="18"/>
          <w:szCs w:val="18"/>
        </w:rPr>
        <w:t>Дъбов СрН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46"/>
        <w:gridCol w:w="846"/>
        <w:gridCol w:w="852"/>
        <w:gridCol w:w="846"/>
        <w:gridCol w:w="846"/>
        <w:gridCol w:w="846"/>
        <w:gridCol w:w="846"/>
        <w:gridCol w:w="846"/>
        <w:gridCol w:w="876"/>
        <w:gridCol w:w="852"/>
      </w:tblGrid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52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8544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9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85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</w:p>
    <w:p w:rsidR="00CA08BF" w:rsidRDefault="00CA08B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 xml:space="preserve">12 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AE41BB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044C19">
        <w:rPr>
          <w:rFonts w:ascii="Arial" w:hAnsi="Arial" w:cs="Arial"/>
          <w:sz w:val="18"/>
          <w:szCs w:val="18"/>
        </w:rPr>
        <w:t xml:space="preserve">Дъбов СрН 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13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AE41BB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044C19">
        <w:rPr>
          <w:rFonts w:ascii="Arial" w:hAnsi="Arial" w:cs="Arial"/>
          <w:sz w:val="18"/>
          <w:szCs w:val="18"/>
        </w:rPr>
        <w:t xml:space="preserve">Дъбов СрН 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14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</w:t>
      </w:r>
      <w:r w:rsidRPr="00044C19">
        <w:rPr>
          <w:rFonts w:ascii="Arial" w:hAnsi="Arial" w:cs="Arial"/>
          <w:sz w:val="18"/>
          <w:szCs w:val="18"/>
        </w:rPr>
        <w:t>Дъбов СрН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15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97413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</w:tr>
      <w:tr w:rsidR="00CA08BF" w:rsidRPr="00BA1B89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2705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</w:tr>
      <w:tr w:rsidR="00CA08BF" w:rsidRPr="00BA1B89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84.1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440</w:t>
            </w:r>
          </w:p>
        </w:tc>
      </w:tr>
      <w:tr w:rsidR="00CA08BF" w:rsidRPr="00BA1B89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124.7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20580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537</w:t>
            </w:r>
          </w:p>
        </w:tc>
      </w:tr>
      <w:tr w:rsidR="00CA08BF" w:rsidRPr="00BA1B89">
        <w:trPr>
          <w:jc w:val="center"/>
        </w:trPr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CA08BF" w:rsidRPr="00BA1B89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rPr>
          <w:jc w:val="center"/>
        </w:trPr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42830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1356</w:t>
            </w:r>
          </w:p>
        </w:tc>
      </w:tr>
    </w:tbl>
    <w:p w:rsidR="00CA08BF" w:rsidRPr="00044C19" w:rsidRDefault="00CA08BF" w:rsidP="0097413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28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116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3.67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16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97413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>- Ц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№17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18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>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5"/>
        <w:gridCol w:w="857"/>
        <w:gridCol w:w="857"/>
        <w:gridCol w:w="852"/>
        <w:gridCol w:w="852"/>
        <w:gridCol w:w="852"/>
        <w:gridCol w:w="852"/>
        <w:gridCol w:w="852"/>
        <w:gridCol w:w="852"/>
        <w:gridCol w:w="879"/>
        <w:gridCol w:w="857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23.5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19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85.6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277.8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369.9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20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31990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74.7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32870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42830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21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5570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9715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5940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44340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58650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22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</w:t>
      </w:r>
      <w:r>
        <w:rPr>
          <w:rFonts w:ascii="Arial" w:hAnsi="Arial" w:cs="Arial"/>
          <w:sz w:val="18"/>
          <w:szCs w:val="18"/>
        </w:rPr>
        <w:t>- Ц</w:t>
      </w:r>
      <w:r w:rsidRPr="00044C19">
        <w:rPr>
          <w:rFonts w:ascii="Arial" w:hAnsi="Arial" w:cs="Arial"/>
          <w:sz w:val="18"/>
          <w:szCs w:val="18"/>
        </w:rPr>
        <w:t xml:space="preserve"> Т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87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</w:p>
        </w:tc>
      </w:tr>
      <w:tr w:rsidR="00CA08BF" w:rsidRPr="00BA1B8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73.9</w:t>
            </w:r>
          </w:p>
        </w:tc>
      </w:tr>
      <w:tr w:rsidR="00CA08BF" w:rsidRPr="00BA1B89">
        <w:tc>
          <w:tcPr>
            <w:tcW w:w="87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87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23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Ц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5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87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CA08BF" w:rsidRPr="00BA1B89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73.7</w:t>
            </w:r>
          </w:p>
        </w:tc>
      </w:tr>
      <w:tr w:rsidR="00CA08BF" w:rsidRPr="00BA1B89">
        <w:tc>
          <w:tcPr>
            <w:tcW w:w="87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87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5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D17276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24</w:t>
      </w: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ШВ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</w:tbl>
    <w:p w:rsidR="00CA08BF" w:rsidRPr="00044C19" w:rsidRDefault="00CA08BF" w:rsidP="00D1727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20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55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3.53 куб.м/ха</w:t>
      </w: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25</w:t>
      </w: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>- ШВ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26</w:t>
      </w: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>- ШВ</w:t>
      </w:r>
      <w:r w:rsidRPr="00044C19">
        <w:rPr>
          <w:rFonts w:ascii="Arial" w:hAnsi="Arial" w:cs="Arial"/>
        </w:rPr>
        <w:t xml:space="preserve"> 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Копривка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Турска леска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27</w:t>
      </w: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>- ШВ</w:t>
      </w:r>
    </w:p>
    <w:p w:rsidR="00CA08BF" w:rsidRPr="00044C19" w:rsidRDefault="00CA08BF" w:rsidP="00D17276">
      <w:pPr>
        <w:pStyle w:val="Heading2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Таблица № 41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6"/>
        <w:gridCol w:w="853"/>
        <w:gridCol w:w="853"/>
        <w:gridCol w:w="853"/>
        <w:gridCol w:w="853"/>
        <w:gridCol w:w="853"/>
        <w:gridCol w:w="853"/>
        <w:gridCol w:w="853"/>
        <w:gridCol w:w="853"/>
        <w:gridCol w:w="879"/>
        <w:gridCol w:w="858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63.5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D17276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28</w:t>
      </w: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ШВ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"/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180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9000" w:type="dxa"/>
            <w:gridSpan w:val="1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Копривка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Турска леска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</w:tr>
      <w:tr w:rsidR="00CA08BF" w:rsidRPr="00BA1B89">
        <w:trPr>
          <w:gridBefore w:val="1"/>
        </w:trPr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rPr>
          <w:gridBefore w:val="1"/>
        </w:trPr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gridBefore w:val="1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29</w:t>
      </w: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ШВ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30</w:t>
      </w:r>
    </w:p>
    <w:p w:rsidR="00CA08BF" w:rsidRPr="00044C19" w:rsidRDefault="00CA08BF" w:rsidP="00D1727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ШВ</w:t>
      </w:r>
    </w:p>
    <w:p w:rsidR="00CA08BF" w:rsidRPr="00044C19" w:rsidRDefault="00CA08BF" w:rsidP="00D17276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Явор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Череша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9.7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31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възраст- ГПл</w:t>
      </w:r>
      <w:r w:rsidRPr="00044C19">
        <w:rPr>
          <w:rFonts w:ascii="Arial" w:hAnsi="Arial" w:cs="Arial"/>
        </w:rPr>
        <w:t xml:space="preserve"> , </w:t>
      </w:r>
      <w:r w:rsidRPr="00044C19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114</w:t>
            </w:r>
          </w:p>
        </w:tc>
      </w:tr>
    </w:tbl>
    <w:p w:rsidR="00CA08BF" w:rsidRPr="00044C19" w:rsidRDefault="00CA08BF" w:rsidP="00A579B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50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67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1.84 куб.м/ха</w:t>
      </w:r>
    </w:p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32</w:t>
      </w: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>- ГПл</w:t>
      </w:r>
      <w:r w:rsidRPr="00044C19">
        <w:rPr>
          <w:rFonts w:ascii="Arial" w:hAnsi="Arial" w:cs="Arial"/>
        </w:rPr>
        <w:t xml:space="preserve"> , </w:t>
      </w:r>
      <w:r w:rsidRPr="00044C19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33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>- ГПл</w:t>
      </w:r>
      <w:r w:rsidRPr="00044C19">
        <w:rPr>
          <w:rFonts w:ascii="Arial" w:hAnsi="Arial" w:cs="Arial"/>
        </w:rPr>
        <w:t xml:space="preserve"> , </w:t>
      </w:r>
      <w:r w:rsidRPr="00044C19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34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>- ГПл</w:t>
      </w:r>
      <w:r w:rsidRPr="00044C19">
        <w:rPr>
          <w:rFonts w:ascii="Arial" w:hAnsi="Arial" w:cs="Arial"/>
        </w:rPr>
        <w:t xml:space="preserve"> , </w:t>
      </w:r>
      <w:r w:rsidRPr="00044C19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51"/>
        <w:gridCol w:w="851"/>
        <w:gridCol w:w="851"/>
        <w:gridCol w:w="852"/>
        <w:gridCol w:w="852"/>
        <w:gridCol w:w="852"/>
        <w:gridCol w:w="852"/>
        <w:gridCol w:w="852"/>
        <w:gridCol w:w="878"/>
        <w:gridCol w:w="857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32.6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35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ГПл</w:t>
      </w:r>
      <w:r w:rsidRPr="00044C19">
        <w:rPr>
          <w:rFonts w:ascii="Arial" w:hAnsi="Arial" w:cs="Arial"/>
        </w:rPr>
        <w:t xml:space="preserve"> , </w:t>
      </w:r>
      <w:r w:rsidRPr="00044C19">
        <w:rPr>
          <w:rFonts w:ascii="Arial" w:hAnsi="Arial" w:cs="Arial"/>
        </w:rPr>
        <w:br/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36</w:t>
      </w:r>
    </w:p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ГПл</w:t>
      </w:r>
      <w:r w:rsidRPr="00044C19">
        <w:rPr>
          <w:rFonts w:ascii="Arial" w:hAnsi="Arial" w:cs="Arial"/>
        </w:rPr>
        <w:t xml:space="preserve"> 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2395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25.5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4155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37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– ГПл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Орех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20.9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3265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38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Л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</w:tr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91-100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251</w:t>
            </w:r>
          </w:p>
        </w:tc>
      </w:tr>
    </w:tbl>
    <w:p w:rsidR="00CA08BF" w:rsidRPr="00044C19" w:rsidRDefault="00CA08BF" w:rsidP="00A579BD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70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231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3.38 куб.м/ха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39</w:t>
      </w: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Разпределение на ЗАЛЕСЕНАТА площ по видове насаждения и бонитет</w:t>
      </w:r>
      <w:r>
        <w:rPr>
          <w:rFonts w:ascii="Arial" w:hAnsi="Arial" w:cs="Arial"/>
        </w:rPr>
        <w:t>- Л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Култ.Смес.Шир-Игл.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40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Разпределение на ЗАЛЕСЕНАТА площ по дървесни видове и бонитет</w:t>
      </w:r>
      <w:r>
        <w:rPr>
          <w:rFonts w:ascii="Arial" w:hAnsi="Arial" w:cs="Arial"/>
        </w:rPr>
        <w:t>- Л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2.6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41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>- Л</w:t>
      </w: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4"/>
        <w:gridCol w:w="851"/>
        <w:gridCol w:w="851"/>
        <w:gridCol w:w="851"/>
        <w:gridCol w:w="852"/>
        <w:gridCol w:w="852"/>
        <w:gridCol w:w="852"/>
        <w:gridCol w:w="852"/>
        <w:gridCol w:w="852"/>
        <w:gridCol w:w="878"/>
        <w:gridCol w:w="857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00" w:type="dxa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71.9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42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E56D6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56D6C">
        <w:rPr>
          <w:rFonts w:ascii="Arial" w:hAnsi="Arial" w:cs="Arial"/>
          <w:b/>
          <w:bCs/>
        </w:rPr>
        <w:t>Разпределение на ЗАЛЕСЕНАТА ПЛОЩ по дървесни ВИДОВЕ и класове на ВЪЗРАСТ- Л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64.8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74.2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43</w:t>
      </w:r>
    </w:p>
    <w:p w:rsidR="00CA08BF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A579BD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>- Л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10440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44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E56D6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E56D6C">
        <w:rPr>
          <w:rFonts w:ascii="Arial" w:hAnsi="Arial" w:cs="Arial"/>
          <w:b/>
          <w:bCs/>
        </w:rPr>
        <w:t>Разпределение на ЗАПАСА С КЛОНИ по дървесни ВИДОВЕ и класове на ВЪЗРАСТ- Л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750"/>
        <w:gridCol w:w="750"/>
        <w:gridCol w:w="750"/>
        <w:gridCol w:w="750"/>
        <w:gridCol w:w="750"/>
        <w:gridCol w:w="750"/>
        <w:gridCol w:w="750"/>
        <w:gridCol w:w="750"/>
        <w:gridCol w:w="75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81-100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101-120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121-140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9061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11740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13540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Планински ясен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19280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87.4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D17276">
      <w:pPr>
        <w:jc w:val="center"/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45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ДСрНП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</w:t>
            </w:r>
          </w:p>
        </w:tc>
      </w:tr>
    </w:tbl>
    <w:p w:rsidR="00CA08BF" w:rsidRPr="00044C19" w:rsidRDefault="00CA08BF" w:rsidP="00FB22D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83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118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1.47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46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– ДСрНП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47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ДСрНП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48</w:t>
      </w:r>
    </w:p>
    <w:p w:rsidR="00CA08BF" w:rsidRPr="00044C19" w:rsidRDefault="00CA08BF" w:rsidP="00816182">
      <w:pPr>
        <w:pStyle w:val="Heading1"/>
        <w:tabs>
          <w:tab w:val="center" w:pos="4706"/>
          <w:tab w:val="right" w:pos="9412"/>
        </w:tabs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ДСрНП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6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2"/>
        <w:gridCol w:w="852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40.9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46.4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49</w:t>
      </w: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FB22D2">
        <w:rPr>
          <w:rFonts w:ascii="Arial" w:hAnsi="Arial" w:cs="Arial"/>
          <w:b/>
          <w:bCs/>
        </w:rPr>
        <w:t xml:space="preserve">Разпределение на ЗАЛЕСЕНАТА ПЛОЩ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FB22D2">
        <w:rPr>
          <w:rFonts w:ascii="Arial" w:hAnsi="Arial" w:cs="Arial"/>
          <w:b/>
          <w:bCs/>
        </w:rPr>
        <w:t xml:space="preserve"> ДСрНП</w:t>
      </w:r>
    </w:p>
    <w:p w:rsidR="00CA08BF" w:rsidRPr="00FB22D2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хектари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12.7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50.4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23.4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26.2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816182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46.4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53.6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16182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816182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50</w:t>
      </w: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FB22D2">
        <w:rPr>
          <w:rFonts w:ascii="Arial" w:hAnsi="Arial" w:cs="Arial"/>
          <w:b/>
          <w:bCs/>
        </w:rPr>
        <w:t xml:space="preserve">Разпределение на ЗАПАСА БЕЗ КЛОНИ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FB22D2">
        <w:rPr>
          <w:rFonts w:ascii="Arial" w:hAnsi="Arial" w:cs="Arial"/>
          <w:b/>
          <w:bCs/>
        </w:rPr>
        <w:t xml:space="preserve"> ДСрНП</w:t>
      </w:r>
    </w:p>
    <w:p w:rsidR="00CA08BF" w:rsidRPr="00FB22D2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37.7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51</w:t>
      </w: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ДСрНП</w:t>
      </w:r>
      <w:r w:rsidRPr="00044C19">
        <w:rPr>
          <w:rFonts w:ascii="Arial" w:hAnsi="Arial" w:cs="Arial"/>
        </w:rPr>
        <w:t xml:space="preserve"> Дъбов СрН П 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816182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52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ЦВП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6750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522</w:t>
            </w:r>
          </w:p>
        </w:tc>
      </w:tr>
    </w:tbl>
    <w:p w:rsidR="00CA08BF" w:rsidRPr="00044C19" w:rsidRDefault="00CA08BF" w:rsidP="0081618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43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124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3.17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044C19">
        <w:rPr>
          <w:rFonts w:ascii="Arial" w:hAnsi="Arial" w:cs="Arial"/>
          <w:sz w:val="18"/>
          <w:szCs w:val="18"/>
        </w:rPr>
        <w:t>аблица №</w:t>
      </w:r>
      <w:r>
        <w:rPr>
          <w:rFonts w:ascii="Arial" w:hAnsi="Arial" w:cs="Arial"/>
          <w:sz w:val="18"/>
          <w:szCs w:val="18"/>
        </w:rPr>
        <w:t>53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- ЦВП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108.2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54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16182">
        <w:rPr>
          <w:rFonts w:ascii="Arial" w:hAnsi="Arial" w:cs="Arial"/>
          <w:b/>
          <w:bCs/>
        </w:rPr>
        <w:t xml:space="preserve">Разпределение на ЗАЛЕСЕНАТА площ по дървесни видове и бонитет </w:t>
      </w:r>
      <w:r>
        <w:rPr>
          <w:rFonts w:ascii="Arial" w:hAnsi="Arial" w:cs="Arial"/>
          <w:b/>
          <w:bCs/>
        </w:rPr>
        <w:t>–</w:t>
      </w:r>
      <w:r w:rsidRPr="00816182">
        <w:rPr>
          <w:rFonts w:ascii="Arial" w:hAnsi="Arial" w:cs="Arial"/>
          <w:b/>
          <w:bCs/>
        </w:rPr>
        <w:t xml:space="preserve"> ЦВП</w:t>
      </w:r>
    </w:p>
    <w:p w:rsidR="00CA08BF" w:rsidRPr="00816182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55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ЦВП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4"/>
        <w:gridCol w:w="850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50.2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C8545E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Таблица №56</w:t>
      </w: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Разпределение на ЗАЛЕСЕНАТА ПЛОЩ по дървесни ВИДОВЕ и класове на ВЪЗРАСТ - ЦВП</w:t>
      </w:r>
    </w:p>
    <w:p w:rsidR="00CA08BF" w:rsidRPr="00373AF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хектари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134.4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81.5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CA08BF" w:rsidRPr="00373AF5" w:rsidRDefault="00CA08BF" w:rsidP="00044C19">
            <w:pPr>
              <w:jc w:val="center"/>
              <w:rPr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164.8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Таблица №</w:t>
      </w:r>
      <w:r>
        <w:rPr>
          <w:rFonts w:ascii="Arial" w:hAnsi="Arial" w:cs="Arial"/>
          <w:sz w:val="16"/>
          <w:szCs w:val="16"/>
        </w:rPr>
        <w:t>57</w:t>
      </w: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Разпределение на ЗАПАСА БЕЗ КЛОНИ по дървесни ВИДОВЕ и класове на ВЪЗРАСТ - ЦВП</w:t>
      </w:r>
    </w:p>
    <w:p w:rsidR="00CA08BF" w:rsidRPr="00373AF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2.8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2620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16120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78.8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1840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2770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1180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20450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Таблица №</w:t>
      </w:r>
      <w:r>
        <w:rPr>
          <w:rFonts w:ascii="Arial" w:hAnsi="Arial" w:cs="Arial"/>
          <w:sz w:val="16"/>
          <w:szCs w:val="16"/>
        </w:rPr>
        <w:t>58</w:t>
      </w: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Разпределение на ЗАПАСА С КЛОНИ по дървесни ВИДОВЕ и класове на ВЪЗРАСТ - ЦВП</w:t>
      </w:r>
    </w:p>
    <w:p w:rsidR="00CA08BF" w:rsidRPr="00373AF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910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5870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2960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17730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78.1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3840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3250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22720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32.8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Таблица №</w:t>
      </w:r>
      <w:r>
        <w:rPr>
          <w:rFonts w:ascii="Arial" w:hAnsi="Arial" w:cs="Arial"/>
          <w:sz w:val="16"/>
          <w:szCs w:val="16"/>
        </w:rPr>
        <w:t>59</w:t>
      </w: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Разпределение на запаса БЕЗ клони на НАДЛЕСНИТЕ дървета по дървесни ВИДОВЕ и класове на ВЪЗРАСТ - ЦВП</w:t>
      </w:r>
    </w:p>
    <w:p w:rsidR="00CA08BF" w:rsidRPr="00373AF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36"/>
        <w:gridCol w:w="693"/>
        <w:gridCol w:w="693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9"/>
        <w:gridCol w:w="692"/>
        <w:gridCol w:w="692"/>
        <w:gridCol w:w="692"/>
        <w:gridCol w:w="730"/>
        <w:gridCol w:w="46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22.2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77.8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Таблица №</w:t>
      </w:r>
      <w:r>
        <w:rPr>
          <w:rFonts w:ascii="Arial" w:hAnsi="Arial" w:cs="Arial"/>
          <w:sz w:val="16"/>
          <w:szCs w:val="16"/>
        </w:rPr>
        <w:t>60</w:t>
      </w:r>
    </w:p>
    <w:p w:rsidR="00CA08BF" w:rsidRPr="00373AF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373AF5">
        <w:rPr>
          <w:rFonts w:ascii="Arial" w:hAnsi="Arial" w:cs="Arial"/>
          <w:sz w:val="16"/>
          <w:szCs w:val="16"/>
        </w:rPr>
        <w:t>Разпределение на запаса С клони на НАДЛЕСНИТЕ дървета по дървесни ВИДОВЕ и класове на ВЪЗРАСТ - ЦВП</w:t>
      </w:r>
    </w:p>
    <w:p w:rsidR="00CA08BF" w:rsidRPr="00373AF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36"/>
        <w:gridCol w:w="693"/>
        <w:gridCol w:w="693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2"/>
        <w:gridCol w:w="699"/>
        <w:gridCol w:w="692"/>
        <w:gridCol w:w="692"/>
        <w:gridCol w:w="692"/>
        <w:gridCol w:w="730"/>
        <w:gridCol w:w="46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20.0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80.0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73AF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373AF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Pr="00373AF5" w:rsidRDefault="00CA08BF" w:rsidP="00044C19">
      <w:pPr>
        <w:jc w:val="center"/>
        <w:rPr>
          <w:rFonts w:ascii="Arial" w:hAnsi="Arial" w:cs="Arial"/>
          <w:color w:val="000000"/>
          <w:sz w:val="16"/>
          <w:szCs w:val="16"/>
        </w:rPr>
        <w:sectPr w:rsidR="00CA08BF" w:rsidRPr="00373AF5" w:rsidSect="00816182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61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ЦП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6860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3250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6310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6255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86-90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91-95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96-100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52.8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331.2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34235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622</w:t>
            </w:r>
          </w:p>
        </w:tc>
      </w:tr>
    </w:tbl>
    <w:p w:rsidR="00CA08BF" w:rsidRPr="00044C19" w:rsidRDefault="00CA08BF" w:rsidP="007D2245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68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103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1.88 куб.м/ха</w:t>
      </w: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62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7D224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D2245">
        <w:rPr>
          <w:rFonts w:ascii="Arial" w:hAnsi="Arial" w:cs="Arial"/>
          <w:b/>
          <w:bCs/>
        </w:rPr>
        <w:t>Разпределение на ЗАЛЕСЕНАТА площ по видове насаждения и бонитет – ЦП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59.6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63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7D224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b w:val="0"/>
          <w:bCs w:val="0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ЦП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199.3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278.9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331.2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7D2245">
        <w:rPr>
          <w:rFonts w:ascii="Arial" w:hAnsi="Arial" w:cs="Arial"/>
          <w:sz w:val="16"/>
          <w:szCs w:val="16"/>
        </w:rPr>
        <w:t>Таблица №</w:t>
      </w:r>
      <w:r>
        <w:rPr>
          <w:rFonts w:ascii="Arial" w:hAnsi="Arial" w:cs="Arial"/>
          <w:sz w:val="16"/>
          <w:szCs w:val="16"/>
        </w:rPr>
        <w:t>64</w:t>
      </w:r>
    </w:p>
    <w:p w:rsidR="00CA08BF" w:rsidRPr="007D224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Pr="007D224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7D2245">
        <w:rPr>
          <w:rFonts w:ascii="Arial" w:hAnsi="Arial" w:cs="Arial"/>
          <w:sz w:val="16"/>
          <w:szCs w:val="16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ЦП</w:t>
      </w:r>
    </w:p>
    <w:p w:rsidR="00CA08BF" w:rsidRPr="007D2245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86"/>
        <w:gridCol w:w="715"/>
        <w:gridCol w:w="715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2"/>
        <w:gridCol w:w="852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38.9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11.8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34.7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28.8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43.5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21.7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Pr="007D2245" w:rsidRDefault="00CA08BF" w:rsidP="00044C19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  <w:r w:rsidRPr="007D2245">
        <w:rPr>
          <w:rFonts w:ascii="Arial" w:hAnsi="Arial" w:cs="Arial"/>
          <w:sz w:val="16"/>
          <w:szCs w:val="16"/>
        </w:rPr>
        <w:t>Таблица №</w:t>
      </w:r>
      <w:r>
        <w:rPr>
          <w:rFonts w:ascii="Arial" w:hAnsi="Arial" w:cs="Arial"/>
          <w:sz w:val="16"/>
          <w:szCs w:val="16"/>
        </w:rPr>
        <w:t>65</w:t>
      </w:r>
    </w:p>
    <w:p w:rsidR="00CA08BF" w:rsidRPr="007D224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Default="00CA08BF" w:rsidP="007D2245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7D2245">
        <w:rPr>
          <w:rFonts w:ascii="Arial" w:hAnsi="Arial" w:cs="Arial"/>
          <w:sz w:val="16"/>
          <w:szCs w:val="16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– ЦП</w:t>
      </w:r>
    </w:p>
    <w:p w:rsidR="00CA08BF" w:rsidRPr="007D2245" w:rsidRDefault="00CA08BF" w:rsidP="007D2245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хектари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17.3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44.7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13.5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24.4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32.7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50.9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54.9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24.8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35.5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278.9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84.2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Гледичия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52.8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331.2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Default="00CA08BF" w:rsidP="00391695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6"/>
          <w:szCs w:val="16"/>
        </w:rPr>
      </w:pPr>
      <w:r w:rsidRPr="007D2245">
        <w:rPr>
          <w:rFonts w:ascii="Arial" w:hAnsi="Arial" w:cs="Arial"/>
          <w:sz w:val="16"/>
          <w:szCs w:val="16"/>
        </w:rPr>
        <w:br w:type="page"/>
        <w:t>Таблица №</w:t>
      </w:r>
      <w:r>
        <w:rPr>
          <w:rFonts w:ascii="Arial" w:hAnsi="Arial" w:cs="Arial"/>
          <w:sz w:val="16"/>
          <w:szCs w:val="16"/>
        </w:rPr>
        <w:t>66</w:t>
      </w:r>
    </w:p>
    <w:p w:rsidR="00CA08BF" w:rsidRPr="007D2245" w:rsidRDefault="00CA08BF" w:rsidP="00391695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Default="00CA08BF" w:rsidP="00391695">
      <w:pPr>
        <w:pStyle w:val="Heading3"/>
        <w:spacing w:before="0" w:beforeAutospacing="0" w:after="120" w:afterAutospacing="0"/>
        <w:jc w:val="center"/>
        <w:rPr>
          <w:rFonts w:ascii="Arial" w:hAnsi="Arial" w:cs="Arial"/>
        </w:rPr>
      </w:pPr>
      <w:r w:rsidRPr="007D2245">
        <w:rPr>
          <w:rFonts w:ascii="Arial" w:hAnsi="Arial" w:cs="Arial"/>
          <w:sz w:val="16"/>
          <w:szCs w:val="16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</w:rPr>
        <w:t xml:space="preserve"> – ЦП</w:t>
      </w:r>
    </w:p>
    <w:p w:rsidR="00CA08BF" w:rsidRPr="007D2245" w:rsidRDefault="00CA08BF" w:rsidP="00391695">
      <w:pPr>
        <w:pStyle w:val="Heading3"/>
        <w:spacing w:before="0" w:beforeAutospacing="0" w:after="120" w:afterAutospacing="0"/>
        <w:jc w:val="center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3350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5720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2850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5890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5455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2580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29455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86.0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Гледичия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6860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3210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6310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6255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2910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1930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2280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34235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18.4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Default="00CA08BF" w:rsidP="00391695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6"/>
          <w:szCs w:val="16"/>
        </w:rPr>
      </w:pPr>
      <w:r w:rsidRPr="007D2245">
        <w:rPr>
          <w:rFonts w:ascii="Arial" w:hAnsi="Arial" w:cs="Arial"/>
          <w:sz w:val="16"/>
          <w:szCs w:val="16"/>
        </w:rPr>
        <w:br w:type="page"/>
        <w:t>Таблица №</w:t>
      </w:r>
      <w:r>
        <w:rPr>
          <w:rFonts w:ascii="Arial" w:hAnsi="Arial" w:cs="Arial"/>
          <w:sz w:val="16"/>
          <w:szCs w:val="16"/>
        </w:rPr>
        <w:t>67</w:t>
      </w:r>
    </w:p>
    <w:p w:rsidR="00CA08BF" w:rsidRPr="007D2245" w:rsidRDefault="00CA08BF" w:rsidP="00391695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6"/>
          <w:szCs w:val="16"/>
        </w:rPr>
      </w:pPr>
    </w:p>
    <w:p w:rsidR="00CA08BF" w:rsidRDefault="00CA08BF" w:rsidP="00391695">
      <w:pPr>
        <w:pStyle w:val="Heading3"/>
        <w:spacing w:before="0" w:beforeAutospacing="0" w:after="120" w:afterAutospacing="0"/>
        <w:jc w:val="center"/>
        <w:rPr>
          <w:rFonts w:ascii="Arial" w:hAnsi="Arial" w:cs="Arial"/>
          <w:b/>
          <w:bCs/>
        </w:rPr>
      </w:pPr>
      <w:r w:rsidRPr="007D2245">
        <w:rPr>
          <w:rFonts w:ascii="Arial" w:hAnsi="Arial" w:cs="Arial"/>
          <w:b/>
          <w:bCs/>
          <w:sz w:val="16"/>
          <w:szCs w:val="16"/>
        </w:rPr>
        <w:t>Разпределение на ЗАПАСА С КЛОНИ по дървесни ВИДОВЕ и класове на ВЪЗРАСТ</w:t>
      </w:r>
      <w:r w:rsidRPr="007D224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7D2245">
        <w:rPr>
          <w:rFonts w:ascii="Arial" w:hAnsi="Arial" w:cs="Arial"/>
          <w:b/>
          <w:bCs/>
        </w:rPr>
        <w:t xml:space="preserve"> ЦП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29"/>
        <w:gridCol w:w="461"/>
      </w:tblGrid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61-65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XIV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66-70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71-75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76-80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клас XVII</w:t>
            </w: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над 80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куб.м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Благун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3770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7290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1480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3135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6490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6010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2840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1690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33445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85.9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Мъждрян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Полски бряст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Гледичия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Клен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Сребролистна липа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8720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3535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6970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6890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3220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2130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2520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38935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</w:tr>
      <w:tr w:rsidR="00CA08BF" w:rsidRPr="00BA1B89">
        <w:tc>
          <w:tcPr>
            <w:tcW w:w="168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проценти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17.9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72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D2245">
              <w:rPr>
                <w:rFonts w:ascii="Arial" w:hAnsi="Arial" w:cs="Arial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46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7D2245" w:rsidRDefault="00CA08BF" w:rsidP="00044C1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7D2245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68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СмВП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76-80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81-85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73</w:t>
            </w:r>
          </w:p>
        </w:tc>
      </w:tr>
    </w:tbl>
    <w:p w:rsidR="00CA08BF" w:rsidRPr="00044C19" w:rsidRDefault="00CA08BF" w:rsidP="0052312C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56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154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2.92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69</w:t>
      </w:r>
    </w:p>
    <w:p w:rsidR="00CA08BF" w:rsidRPr="0052312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2312C">
        <w:rPr>
          <w:rFonts w:ascii="Arial" w:hAnsi="Arial" w:cs="Arial"/>
          <w:b/>
          <w:bCs/>
        </w:rPr>
        <w:t>Разпределение на ЗАЛЕСЕНАТА площ по видове насаждения и бонитет - СмВП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70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52312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2312C">
        <w:rPr>
          <w:rFonts w:ascii="Arial" w:hAnsi="Arial" w:cs="Arial"/>
          <w:b/>
          <w:bCs/>
        </w:rPr>
        <w:t>Разпределение на ЗАЛЕСЕНАТА площ по дървесни видове и бонитет - СмВП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71</w:t>
      </w:r>
    </w:p>
    <w:p w:rsidR="00CA08BF" w:rsidRDefault="00CA08BF" w:rsidP="00391695">
      <w:pPr>
        <w:pStyle w:val="Heading1"/>
        <w:spacing w:before="0" w:beforeAutospacing="0" w:after="8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– СмВП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4"/>
        <w:gridCol w:w="850"/>
      </w:tblGrid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8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 w:rsidTr="00391695">
        <w:tc>
          <w:tcPr>
            <w:tcW w:w="1375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53.6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 w:rsidTr="00391695">
        <w:tc>
          <w:tcPr>
            <w:tcW w:w="8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72</w:t>
      </w:r>
    </w:p>
    <w:p w:rsidR="00CA08BF" w:rsidRPr="0052312C" w:rsidRDefault="00CA08BF" w:rsidP="00391695">
      <w:pPr>
        <w:pStyle w:val="Heading3"/>
        <w:spacing w:before="0" w:beforeAutospacing="0" w:after="80" w:afterAutospacing="0"/>
        <w:jc w:val="center"/>
        <w:rPr>
          <w:rFonts w:ascii="Arial" w:hAnsi="Arial" w:cs="Arial"/>
          <w:b/>
          <w:bCs/>
        </w:rPr>
      </w:pPr>
      <w:r w:rsidRPr="0052312C">
        <w:rPr>
          <w:rFonts w:ascii="Arial" w:hAnsi="Arial" w:cs="Arial"/>
          <w:b/>
          <w:bCs/>
        </w:rPr>
        <w:t>Разпределение на ЗАЛЕСЕНАТА ПЛОЩ по дървесни ВИДОВЕ и класове на ВЪЗРАСТ – СмВП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15.6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73</w:t>
      </w: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2312C">
        <w:rPr>
          <w:rFonts w:ascii="Arial" w:hAnsi="Arial" w:cs="Arial"/>
          <w:b/>
          <w:bCs/>
        </w:rPr>
        <w:t xml:space="preserve">Разпределение на ЗАПАСА БЕЗ КЛОНИ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52312C">
        <w:rPr>
          <w:rFonts w:ascii="Arial" w:hAnsi="Arial" w:cs="Arial"/>
          <w:b/>
          <w:bCs/>
        </w:rPr>
        <w:t xml:space="preserve"> СмВП</w:t>
      </w:r>
    </w:p>
    <w:p w:rsidR="00CA08BF" w:rsidRPr="0052312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10.9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18.7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30.7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74</w:t>
      </w:r>
    </w:p>
    <w:p w:rsidR="00CA08BF" w:rsidRPr="0052312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2312C">
        <w:rPr>
          <w:rFonts w:ascii="Arial" w:hAnsi="Arial" w:cs="Arial"/>
          <w:b/>
          <w:bCs/>
        </w:rPr>
        <w:t>Разпределение на ЗАПАСА С КЛОНИ по дървесни ВИДОВЕ и класове на ВЪЗРАСТ – СмВП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Източен бук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630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41.3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1340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1390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 w:rsidTr="00391695">
        <w:tc>
          <w:tcPr>
            <w:tcW w:w="168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32.1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75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СмВП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9"/>
        <w:gridCol w:w="689"/>
        <w:gridCol w:w="689"/>
        <w:gridCol w:w="689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76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52312C">
        <w:rPr>
          <w:rFonts w:ascii="Arial" w:hAnsi="Arial" w:cs="Arial"/>
          <w:b/>
          <w:bCs/>
        </w:rPr>
        <w:t xml:space="preserve">Разпределение на запаса С клони на НАДЛЕСНИТЕ дървета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52312C">
        <w:rPr>
          <w:rFonts w:ascii="Arial" w:hAnsi="Arial" w:cs="Arial"/>
          <w:b/>
          <w:bCs/>
        </w:rPr>
        <w:t xml:space="preserve"> СмВП</w:t>
      </w:r>
    </w:p>
    <w:p w:rsidR="00CA08BF" w:rsidRPr="0052312C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9"/>
        <w:gridCol w:w="689"/>
        <w:gridCol w:w="689"/>
        <w:gridCol w:w="689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391695">
          <w:pgSz w:w="16838" w:h="11906" w:orient="landscape"/>
          <w:pgMar w:top="1247" w:right="1134" w:bottom="1021" w:left="1134" w:header="709" w:footer="709" w:gutter="0"/>
          <w:cols w:space="708"/>
          <w:docGrid w:linePitch="360"/>
        </w:sectPr>
      </w:pPr>
    </w:p>
    <w:p w:rsidR="00CA08BF" w:rsidRDefault="00CA08BF" w:rsidP="00860673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77</w:t>
      </w:r>
    </w:p>
    <w:p w:rsidR="00CA08BF" w:rsidRPr="00044C19" w:rsidRDefault="00CA08BF" w:rsidP="00860673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860673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СмСрНП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</w:t>
            </w:r>
          </w:p>
        </w:tc>
      </w:tr>
    </w:tbl>
    <w:p w:rsidR="00CA08BF" w:rsidRPr="00044C19" w:rsidRDefault="00CA08BF" w:rsidP="00860673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35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63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1.31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78</w:t>
      </w:r>
    </w:p>
    <w:p w:rsidR="00CA08BF" w:rsidRPr="00860673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60673">
        <w:rPr>
          <w:rFonts w:ascii="Arial" w:hAnsi="Arial" w:cs="Arial"/>
          <w:b/>
          <w:bCs/>
        </w:rPr>
        <w:t>Разпределение на ЗАЛЕСЕНАТА площ по видове насаждения и бонитет - СмСрНП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>
      <w:pPr>
        <w:rPr>
          <w:rFonts w:ascii="Arial" w:hAnsi="Arial" w:cs="Arial"/>
          <w:b/>
          <w:bCs/>
          <w:color w:val="000000"/>
          <w:kern w:val="36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79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60673">
        <w:rPr>
          <w:rFonts w:ascii="Arial" w:hAnsi="Arial" w:cs="Arial"/>
          <w:b/>
          <w:bCs/>
        </w:rPr>
        <w:t xml:space="preserve">Разпределение на ЗАЛЕСЕНАТА площ по дървесни видове и бонитет </w:t>
      </w:r>
      <w:r>
        <w:rPr>
          <w:rFonts w:ascii="Arial" w:hAnsi="Arial" w:cs="Arial"/>
          <w:b/>
          <w:bCs/>
        </w:rPr>
        <w:t>–</w:t>
      </w:r>
      <w:r w:rsidRPr="00860673">
        <w:rPr>
          <w:rFonts w:ascii="Arial" w:hAnsi="Arial" w:cs="Arial"/>
          <w:b/>
          <w:bCs/>
        </w:rPr>
        <w:t xml:space="preserve"> СмСрНП</w:t>
      </w:r>
    </w:p>
    <w:p w:rsidR="00CA08BF" w:rsidRPr="00860673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rPr>
          <w:jc w:val="center"/>
        </w:trPr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rPr>
          <w:jc w:val="center"/>
        </w:trPr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Бяла върба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Ива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rPr>
          <w:jc w:val="center"/>
        </w:trPr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rPr>
          <w:jc w:val="center"/>
        </w:trPr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80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860673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– СмСрНП</w:t>
      </w:r>
    </w:p>
    <w:p w:rsidR="00CA08BF" w:rsidRPr="00044C19" w:rsidRDefault="00CA08BF" w:rsidP="00860673">
      <w:pPr>
        <w:pStyle w:val="Heading1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4"/>
        <w:gridCol w:w="850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16.6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5.5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81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60673">
        <w:rPr>
          <w:rFonts w:ascii="Arial" w:hAnsi="Arial" w:cs="Arial"/>
          <w:b/>
          <w:bCs/>
        </w:rPr>
        <w:t xml:space="preserve">Разпределение на ЗАЛЕСЕНАТА ПЛОЩ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860673">
        <w:rPr>
          <w:rFonts w:ascii="Arial" w:hAnsi="Arial" w:cs="Arial"/>
          <w:b/>
          <w:bCs/>
        </w:rPr>
        <w:t xml:space="preserve"> СмСрНП</w:t>
      </w:r>
    </w:p>
    <w:p w:rsidR="00CA08BF" w:rsidRPr="00860673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Бяла върба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45.8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82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60673">
        <w:rPr>
          <w:rFonts w:ascii="Arial" w:hAnsi="Arial" w:cs="Arial"/>
          <w:b/>
          <w:bCs/>
        </w:rPr>
        <w:t xml:space="preserve">Разпределение на ЗАПАСА БЕЗ КЛОНИ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860673">
        <w:rPr>
          <w:rFonts w:ascii="Arial" w:hAnsi="Arial" w:cs="Arial"/>
          <w:b/>
          <w:bCs/>
        </w:rPr>
        <w:t xml:space="preserve"> СмСрНП</w:t>
      </w:r>
    </w:p>
    <w:p w:rsidR="00CA08BF" w:rsidRPr="00860673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Бяла върба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83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60673">
        <w:rPr>
          <w:rFonts w:ascii="Arial" w:hAnsi="Arial" w:cs="Arial"/>
          <w:b/>
          <w:bCs/>
        </w:rPr>
        <w:t xml:space="preserve">Разпределение на ЗАПАСА С КЛОНИ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860673">
        <w:rPr>
          <w:rFonts w:ascii="Arial" w:hAnsi="Arial" w:cs="Arial"/>
          <w:b/>
          <w:bCs/>
        </w:rPr>
        <w:t xml:space="preserve"> СмСрНП</w:t>
      </w:r>
    </w:p>
    <w:p w:rsidR="00CA08BF" w:rsidRPr="00860673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83"/>
        <w:gridCol w:w="687"/>
        <w:gridCol w:w="687"/>
        <w:gridCol w:w="687"/>
        <w:gridCol w:w="687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686"/>
        <w:gridCol w:w="740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Червен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Летен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Бяла върба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Ива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Сребролистна липа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1870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3185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58.7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84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860673">
        <w:rPr>
          <w:rFonts w:ascii="Arial" w:hAnsi="Arial" w:cs="Arial"/>
          <w:b/>
          <w:bCs/>
        </w:rPr>
        <w:t xml:space="preserve">Разпределение на запаса БЕЗ клони на НАДЛЕСНИТЕ дървета по дървесни ВИДОВЕ и класове на ВЪЗРАСТ </w:t>
      </w:r>
      <w:r>
        <w:rPr>
          <w:rFonts w:ascii="Arial" w:hAnsi="Arial" w:cs="Arial"/>
          <w:b/>
          <w:bCs/>
        </w:rPr>
        <w:t>–</w:t>
      </w:r>
      <w:r w:rsidRPr="00860673">
        <w:rPr>
          <w:rFonts w:ascii="Arial" w:hAnsi="Arial" w:cs="Arial"/>
          <w:b/>
          <w:bCs/>
        </w:rPr>
        <w:t xml:space="preserve"> СмСрНП</w:t>
      </w:r>
    </w:p>
    <w:p w:rsidR="00CA08BF" w:rsidRPr="00860673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9"/>
        <w:gridCol w:w="689"/>
        <w:gridCol w:w="689"/>
        <w:gridCol w:w="689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85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  <w:r w:rsidRPr="00044C19">
        <w:rPr>
          <w:rFonts w:ascii="Arial" w:hAnsi="Arial" w:cs="Arial"/>
        </w:rPr>
        <w:t>Разпределение на запаса С клони на НАДЛЕСНИТЕ дървета по дървесни ВИДОВЕ и класове на ВЪЗРАСТ</w:t>
      </w:r>
      <w:r>
        <w:rPr>
          <w:rFonts w:ascii="Arial" w:hAnsi="Arial" w:cs="Arial"/>
        </w:rPr>
        <w:t xml:space="preserve"> – СмСрНП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99"/>
        <w:gridCol w:w="689"/>
        <w:gridCol w:w="689"/>
        <w:gridCol w:w="689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Зимен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77.8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Благун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22.2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860673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86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 xml:space="preserve">Разпределение на ЗАЛЕСЕНАТА ПЛОЩ, oбщия дървесен ЗАПАС и средния ПРИРАСТ по класове и подкласове на възраст </w:t>
      </w:r>
      <w:r>
        <w:rPr>
          <w:rFonts w:ascii="Arial" w:hAnsi="Arial" w:cs="Arial"/>
          <w:b/>
          <w:bCs/>
        </w:rPr>
        <w:t>–</w:t>
      </w:r>
      <w:r w:rsidRPr="007F6B29">
        <w:rPr>
          <w:rFonts w:ascii="Arial" w:hAnsi="Arial" w:cs="Arial"/>
          <w:b/>
          <w:bCs/>
        </w:rPr>
        <w:t xml:space="preserve"> А</w:t>
      </w:r>
    </w:p>
    <w:p w:rsidR="00CA08BF" w:rsidRPr="007F6B2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1080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165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43.7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3195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172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8420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715</w:t>
            </w:r>
          </w:p>
        </w:tc>
      </w:tr>
    </w:tbl>
    <w:p w:rsidR="00CA08BF" w:rsidRPr="00044C19" w:rsidRDefault="00CA08BF" w:rsidP="007F6B29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12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39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3.31 куб.м/ха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87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>Разпределение на ЗАЛЕСЕНАТА площ по видове насаждения и бонитет – А</w:t>
      </w:r>
    </w:p>
    <w:p w:rsidR="00CA08BF" w:rsidRPr="007F6B29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113.4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Насажд.Смес.Шир-Игл.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88</w:t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044C19">
        <w:rPr>
          <w:rFonts w:ascii="Arial" w:hAnsi="Arial" w:cs="Arial"/>
        </w:rPr>
        <w:t>Разпределение на ЗАЛЕСЕНАТА площ по дървесни видове и бонитет</w:t>
      </w:r>
      <w:r w:rsidRPr="007F6B29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–</w:t>
      </w:r>
      <w:r w:rsidRPr="007F6B29">
        <w:rPr>
          <w:rFonts w:ascii="Arial" w:hAnsi="Arial" w:cs="Arial"/>
          <w:b/>
          <w:bCs/>
        </w:rPr>
        <w:t xml:space="preserve"> А</w:t>
      </w:r>
    </w:p>
    <w:p w:rsidR="00CA08BF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123.2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89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7F6B29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>Разпределение на ЗАЛЕСЕНАТА ПЛОЩ по ПЪЛНОТА и класове на ВЪЗРАСТ – А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5"/>
        <w:gridCol w:w="720"/>
        <w:gridCol w:w="714"/>
        <w:gridCol w:w="714"/>
        <w:gridCol w:w="714"/>
        <w:gridCol w:w="714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  <w:gridCol w:w="723"/>
        <w:gridCol w:w="850"/>
      </w:tblGrid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14.9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64.0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79.7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91.0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42.1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22.9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43.7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47.5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7.9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0.79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0.82</w:t>
            </w:r>
          </w:p>
        </w:tc>
        <w:tc>
          <w:tcPr>
            <w:tcW w:w="750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90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7F6B29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>Разпределение на ЗАЛЕСЕНАТА ПЛОЩ по дървесни ВИДОВЕ и класове на ВЪЗРАСТ – А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2"/>
        <w:gridCol w:w="70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197.3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91.3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Мекиш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216.2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47.6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91</w:t>
      </w:r>
    </w:p>
    <w:p w:rsidR="00CA08BF" w:rsidRPr="007F6B29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>Разпределение на ЗАПАСА БЕЗ КЛОНИ по дървесни ВИДОВЕ и класове на ВЪЗРАСТ – А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17"/>
        <w:gridCol w:w="688"/>
        <w:gridCol w:w="688"/>
        <w:gridCol w:w="68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40"/>
        <w:gridCol w:w="511"/>
      </w:tblGrid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6990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83.0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955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3195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1050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8420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92</w:t>
      </w:r>
    </w:p>
    <w:p w:rsidR="00CA08BF" w:rsidRPr="007F6B29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>Разпределение на ЗАПАСА С КЛОНИ по дървесни ВИДОВЕ и класове на ВЪЗРАСТ – А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17"/>
        <w:gridCol w:w="688"/>
        <w:gridCol w:w="688"/>
        <w:gridCol w:w="688"/>
        <w:gridCol w:w="688"/>
        <w:gridCol w:w="688"/>
        <w:gridCol w:w="688"/>
        <w:gridCol w:w="688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40"/>
        <w:gridCol w:w="511"/>
      </w:tblGrid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Черен бор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480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Акация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7280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81.6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3.1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Гледичия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985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3375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8920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37.8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6.7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93</w:t>
      </w:r>
    </w:p>
    <w:p w:rsidR="00CA08BF" w:rsidRPr="007F6B29" w:rsidRDefault="00CA08BF" w:rsidP="007F6B29">
      <w:pPr>
        <w:pStyle w:val="Heading3"/>
        <w:spacing w:before="0" w:beforeAutospacing="0" w:after="0" w:afterAutospacing="0"/>
        <w:jc w:val="center"/>
        <w:rPr>
          <w:rFonts w:ascii="Arial" w:hAnsi="Arial" w:cs="Arial"/>
          <w:b/>
          <w:bCs/>
        </w:rPr>
      </w:pPr>
      <w:r w:rsidRPr="007F6B29">
        <w:rPr>
          <w:rFonts w:ascii="Arial" w:hAnsi="Arial" w:cs="Arial"/>
          <w:b/>
          <w:bCs/>
        </w:rPr>
        <w:t>Разпределение на запаса БЕЗ клони на НАДЛЕСНИТЕ дървета по дървесни ВИДОВЕ и класове на ВЪЗРАСТ – А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4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40"/>
        <w:gridCol w:w="511"/>
      </w:tblGrid>
      <w:tr w:rsidR="00CA08BF" w:rsidRPr="00BA1B89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61.5</w:t>
            </w:r>
          </w:p>
        </w:tc>
      </w:tr>
      <w:tr w:rsidR="00CA08BF" w:rsidRPr="00BA1B89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23.1</w:t>
            </w:r>
          </w:p>
        </w:tc>
      </w:tr>
      <w:tr w:rsidR="00CA08BF" w:rsidRPr="00BA1B89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6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38.5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94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А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31"/>
        <w:gridCol w:w="690"/>
        <w:gridCol w:w="690"/>
        <w:gridCol w:w="690"/>
        <w:gridCol w:w="690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21.4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Regenerata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7F6B29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95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Кгбр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36-40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41-45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46-50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51-55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56-60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61-65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66-70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XV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71-75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375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</w:tr>
    </w:tbl>
    <w:p w:rsidR="00CA08BF" w:rsidRPr="00044C19" w:rsidRDefault="00CA08BF" w:rsidP="00CA44D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61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39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0.63 куб.м/ха</w:t>
      </w:r>
    </w:p>
    <w:p w:rsidR="00CA08BF" w:rsidRDefault="00CA08BF" w:rsidP="00D00BAD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96</w:t>
      </w:r>
    </w:p>
    <w:p w:rsidR="00CA08BF" w:rsidRPr="00044C19" w:rsidRDefault="00CA08BF" w:rsidP="00D00BAD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- Кгбр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без преобладание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4.7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D00BAD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97</w:t>
      </w:r>
    </w:p>
    <w:p w:rsidR="00CA08BF" w:rsidRPr="00044C19" w:rsidRDefault="00CA08BF" w:rsidP="00D00BAD">
      <w:pPr>
        <w:pStyle w:val="Heading1"/>
        <w:spacing w:before="0" w:beforeAutospacing="0" w:after="12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Кгбр</w:t>
      </w: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68.4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98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Кгбр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93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24"/>
        <w:gridCol w:w="850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 w:type="page"/>
      </w: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99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Кгбр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1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41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17.8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49.5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</w:tr>
      <w:tr w:rsidR="00CA08BF" w:rsidRPr="00BA1B89">
        <w:tc>
          <w:tcPr>
            <w:tcW w:w="9000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044C19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100</w:t>
      </w:r>
    </w:p>
    <w:p w:rsidR="00CA08BF" w:rsidRPr="00391695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Кгбр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1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41"/>
        <w:gridCol w:w="511"/>
      </w:tblGrid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17.3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24.0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  <w:lang w:val="en-US"/>
        </w:rPr>
      </w:pPr>
    </w:p>
    <w:p w:rsidR="00CA08BF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101</w:t>
      </w: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044C19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Кгбр</w:t>
      </w:r>
    </w:p>
    <w:p w:rsidR="00CA08BF" w:rsidRPr="00044C19" w:rsidRDefault="00CA08BF" w:rsidP="00044C19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621"/>
        <w:gridCol w:w="689"/>
        <w:gridCol w:w="689"/>
        <w:gridCol w:w="689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690"/>
        <w:gridCol w:w="741"/>
        <w:gridCol w:w="511"/>
      </w:tblGrid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30.0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Габър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3.8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Мъждрян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11.3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Космат дъб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32.5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Келяв габър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16.2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Полски бряст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Клен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 w:rsidTr="00391695">
        <w:tc>
          <w:tcPr>
            <w:tcW w:w="162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3.7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044C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044C19">
      <w:pPr>
        <w:jc w:val="center"/>
        <w:rPr>
          <w:rFonts w:ascii="Arial" w:hAnsi="Arial" w:cs="Arial"/>
          <w:color w:val="000000"/>
          <w:sz w:val="18"/>
          <w:szCs w:val="18"/>
        </w:rPr>
        <w:sectPr w:rsidR="00CA08BF" w:rsidSect="00CA44D7">
          <w:pgSz w:w="16838" w:h="11906" w:orient="landscape"/>
          <w:pgMar w:top="1247" w:right="1134" w:bottom="1247" w:left="1134" w:header="709" w:footer="709" w:gutter="0"/>
          <w:cols w:space="708"/>
          <w:docGrid w:linePitch="360"/>
        </w:sectPr>
      </w:pP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102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 xml:space="preserve">Разпределение на ЗАЛЕСЕНАТА ПЛОЩ, oбщия дървесен ЗАПАС и средния ПРИРАСТ по класове и </w:t>
      </w:r>
      <w:r>
        <w:rPr>
          <w:rFonts w:ascii="Arial" w:hAnsi="Arial" w:cs="Arial"/>
          <w:sz w:val="18"/>
          <w:szCs w:val="18"/>
        </w:rPr>
        <w:t>подкласове на възраст - ТН</w:t>
      </w:r>
    </w:p>
    <w:p w:rsidR="00CA08BF" w:rsidRPr="00044C19" w:rsidRDefault="00CA08BF" w:rsidP="00FB22D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200"/>
        <w:gridCol w:w="1516"/>
        <w:gridCol w:w="1050"/>
        <w:gridCol w:w="600"/>
        <w:gridCol w:w="1050"/>
        <w:gridCol w:w="600"/>
        <w:gridCol w:w="1200"/>
        <w:gridCol w:w="1200"/>
      </w:tblGrid>
      <w:tr w:rsidR="00CA08BF" w:rsidRPr="00BA1B89"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516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Подкласове на възраст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класове на възраст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Площ</w:t>
            </w:r>
          </w:p>
        </w:tc>
        <w:tc>
          <w:tcPr>
            <w:tcW w:w="1650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Запас на основното насаждение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Надлесни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  <w:tc>
          <w:tcPr>
            <w:tcW w:w="12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 прираст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куб.м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куб.м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1-5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6-10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11-15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16-20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4.6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21-25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26-30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CA08BF" w:rsidRPr="00BA1B89"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VII</w:t>
            </w:r>
          </w:p>
        </w:tc>
        <w:tc>
          <w:tcPr>
            <w:tcW w:w="151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31-35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CA08BF" w:rsidRPr="00BA1B89">
        <w:tc>
          <w:tcPr>
            <w:tcW w:w="27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0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435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</w:tbl>
    <w:p w:rsidR="00CA08BF" w:rsidRPr="00044C19" w:rsidRDefault="00CA08BF" w:rsidP="00CA44D7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t>средна възраст: 26 години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запас: 44 куб.м/ха</w:t>
      </w:r>
      <w:r w:rsidRPr="00044C19">
        <w:rPr>
          <w:rFonts w:ascii="Arial" w:hAnsi="Arial" w:cs="Arial"/>
          <w:color w:val="000000"/>
          <w:sz w:val="18"/>
          <w:szCs w:val="18"/>
        </w:rPr>
        <w:br/>
        <w:t>среден прираст: 2.02 куб.м/ха</w:t>
      </w: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103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видове насаждения и бонитет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Насаждения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Насажд.Смес.Широкол.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Култури Чисти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104</w:t>
      </w:r>
    </w:p>
    <w:p w:rsidR="00CA08BF" w:rsidRPr="00044C19" w:rsidRDefault="00CA08BF" w:rsidP="00CA44D7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бонитет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00"/>
        <w:gridCol w:w="900"/>
        <w:gridCol w:w="900"/>
        <w:gridCol w:w="900"/>
        <w:gridCol w:w="900"/>
        <w:gridCol w:w="900"/>
        <w:gridCol w:w="900"/>
        <w:gridCol w:w="900"/>
      </w:tblGrid>
      <w:tr w:rsidR="00CA08BF" w:rsidRPr="00BA1B89">
        <w:tc>
          <w:tcPr>
            <w:tcW w:w="18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Бонитети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Среден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бонитет</w:t>
            </w:r>
          </w:p>
        </w:tc>
      </w:tr>
      <w:tr w:rsidR="00CA08BF" w:rsidRPr="00BA1B89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2.9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2.8</w:t>
            </w:r>
          </w:p>
        </w:tc>
      </w:tr>
      <w:tr w:rsidR="00CA08BF" w:rsidRPr="00BA1B89">
        <w:tc>
          <w:tcPr>
            <w:tcW w:w="8100" w:type="dxa"/>
            <w:gridSpan w:val="8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85.9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  <w:sectPr w:rsidR="00CA08BF" w:rsidSect="00044C19">
          <w:pgSz w:w="11906" w:h="16838"/>
          <w:pgMar w:top="1134" w:right="1247" w:bottom="1134" w:left="1247" w:header="709" w:footer="709" w:gutter="0"/>
          <w:cols w:space="708"/>
          <w:docGrid w:linePitch="360"/>
        </w:sectPr>
      </w:pP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105</w:t>
      </w:r>
    </w:p>
    <w:p w:rsidR="00CA08BF" w:rsidRPr="00044C19" w:rsidRDefault="00CA08BF" w:rsidP="00CA44D7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ПЪЛНОТА и класове на ВЪЗРАСТ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53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543"/>
        <w:gridCol w:w="511"/>
      </w:tblGrid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Пълноти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общо</w:t>
            </w:r>
          </w:p>
        </w:tc>
        <w:tc>
          <w:tcPr>
            <w:tcW w:w="7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11400" w:type="dxa"/>
            <w:gridSpan w:val="19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хектари</w:t>
            </w: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32.3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Средна пълнота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FB22D2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044C19">
        <w:rPr>
          <w:rFonts w:ascii="Arial" w:hAnsi="Arial" w:cs="Arial"/>
          <w:color w:val="000000"/>
          <w:sz w:val="18"/>
          <w:szCs w:val="18"/>
        </w:rPr>
        <w:br/>
      </w:r>
      <w:r w:rsidRPr="00044C19">
        <w:rPr>
          <w:rFonts w:ascii="Arial" w:hAnsi="Arial" w:cs="Arial"/>
          <w:color w:val="000000"/>
          <w:sz w:val="18"/>
          <w:szCs w:val="18"/>
        </w:rPr>
        <w:br/>
      </w: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106</w:t>
      </w: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CA44D7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ЗАЛЕСЕНАТА ПЛОЩ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хектари</w:t>
            </w:r>
          </w:p>
        </w:tc>
      </w:tr>
      <w:tr w:rsidR="00CA08BF" w:rsidRPr="00BA1B89">
        <w:tc>
          <w:tcPr>
            <w:tcW w:w="8494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CA08BF" w:rsidRPr="00044C19" w:rsidRDefault="00CA08BF" w:rsidP="00816182">
            <w:pPr>
              <w:jc w:val="center"/>
              <w:rPr>
                <w:sz w:val="18"/>
                <w:szCs w:val="18"/>
              </w:rPr>
            </w:pP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9.8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1.3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0.4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0.2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0.1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9.9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54.6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107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CA44D7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A08BF" w:rsidRPr="00BA1B89">
        <w:tc>
          <w:tcPr>
            <w:tcW w:w="18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6.9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4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br w:type="page"/>
        <w:t>Таблица №</w:t>
      </w:r>
      <w:r>
        <w:rPr>
          <w:rFonts w:ascii="Arial" w:hAnsi="Arial" w:cs="Arial"/>
          <w:sz w:val="18"/>
          <w:szCs w:val="18"/>
        </w:rPr>
        <w:t>108</w:t>
      </w:r>
    </w:p>
    <w:p w:rsidR="00CA08BF" w:rsidRPr="00044C19" w:rsidRDefault="00CA08BF" w:rsidP="004B5A2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706"/>
        <w:gridCol w:w="511"/>
      </w:tblGrid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тп I-214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8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68.0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109</w:t>
      </w:r>
    </w:p>
    <w:p w:rsidR="00CA08BF" w:rsidRPr="00044C19" w:rsidRDefault="00CA08BF" w:rsidP="004B5A2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БЕЗ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3"/>
        <w:spacing w:before="0" w:beforeAutospacing="0" w:after="0" w:afterAutospacing="0"/>
        <w:jc w:val="center"/>
        <w:rPr>
          <w:rFonts w:ascii="Arial" w:hAnsi="Arial" w:cs="Arial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511"/>
        <w:gridCol w:w="465"/>
        <w:gridCol w:w="465"/>
        <w:gridCol w:w="465"/>
        <w:gridCol w:w="465"/>
        <w:gridCol w:w="465"/>
        <w:gridCol w:w="706"/>
        <w:gridCol w:w="511"/>
      </w:tblGrid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Таблица №</w:t>
      </w:r>
      <w:r>
        <w:rPr>
          <w:rFonts w:ascii="Arial" w:hAnsi="Arial" w:cs="Arial"/>
          <w:sz w:val="18"/>
          <w:szCs w:val="18"/>
        </w:rPr>
        <w:t>110</w:t>
      </w:r>
    </w:p>
    <w:p w:rsidR="00CA08BF" w:rsidRPr="00044C19" w:rsidRDefault="00CA08BF" w:rsidP="004B5A26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  <w:r w:rsidRPr="00044C19">
        <w:rPr>
          <w:rFonts w:ascii="Arial" w:hAnsi="Arial" w:cs="Arial"/>
          <w:sz w:val="18"/>
          <w:szCs w:val="18"/>
        </w:rPr>
        <w:t>Разпределение на запаса С клони на НАДЛЕСНИТЕ дървета по дървесни ВИДОВЕ и класове на ВЪЗРАСТ</w:t>
      </w:r>
      <w:r>
        <w:rPr>
          <w:rFonts w:ascii="Arial" w:hAnsi="Arial" w:cs="Arial"/>
          <w:sz w:val="18"/>
          <w:szCs w:val="18"/>
        </w:rPr>
        <w:t xml:space="preserve"> - ТН</w:t>
      </w:r>
    </w:p>
    <w:p w:rsidR="00CA08BF" w:rsidRPr="00044C19" w:rsidRDefault="00CA08BF" w:rsidP="00FB22D2">
      <w:pPr>
        <w:pStyle w:val="Heading1"/>
        <w:spacing w:before="0" w:beforeAutospacing="0" w:after="0" w:afterAutospacing="0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960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465"/>
        <w:gridCol w:w="511"/>
        <w:gridCol w:w="465"/>
        <w:gridCol w:w="465"/>
        <w:gridCol w:w="465"/>
        <w:gridCol w:w="465"/>
        <w:gridCol w:w="465"/>
        <w:gridCol w:w="706"/>
        <w:gridCol w:w="511"/>
      </w:tblGrid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Дървесни видове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1-5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6-10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11-15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16-20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21-25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26-30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31-35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VIII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36-40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IX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41-45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46-50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51-55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56-60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61-65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XIV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66-70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71-75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76-80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клас XVII</w:t>
            </w: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/>
              <w:t>над 80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</w:t>
            </w:r>
          </w:p>
        </w:tc>
      </w:tr>
      <w:tr w:rsidR="00CA08BF" w:rsidRPr="00BA1B89">
        <w:tc>
          <w:tcPr>
            <w:tcW w:w="0" w:type="auto"/>
            <w:gridSpan w:val="2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куб.м</w:t>
            </w:r>
          </w:p>
        </w:tc>
      </w:tr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Цер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всичко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CA08BF" w:rsidRPr="00BA1B89">
        <w:tc>
          <w:tcPr>
            <w:tcW w:w="161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проценти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9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68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74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4C19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51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A08BF" w:rsidRPr="00044C19" w:rsidRDefault="00CA08BF" w:rsidP="008161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CA08BF" w:rsidRPr="00044C19" w:rsidRDefault="00CA08BF" w:rsidP="00C8545E">
      <w:pPr>
        <w:jc w:val="center"/>
        <w:rPr>
          <w:rFonts w:ascii="Arial" w:hAnsi="Arial" w:cs="Arial"/>
          <w:color w:val="000000"/>
          <w:sz w:val="18"/>
          <w:szCs w:val="18"/>
        </w:rPr>
      </w:pPr>
      <w:bookmarkStart w:id="0" w:name="_GoBack"/>
      <w:bookmarkEnd w:id="0"/>
    </w:p>
    <w:sectPr w:rsidR="00CA08BF" w:rsidRPr="00044C19" w:rsidSect="00044C19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8BF" w:rsidRDefault="00CA08BF" w:rsidP="00373AF5">
      <w:r>
        <w:separator/>
      </w:r>
    </w:p>
  </w:endnote>
  <w:endnote w:type="continuationSeparator" w:id="0">
    <w:p w:rsidR="00CA08BF" w:rsidRDefault="00CA08BF" w:rsidP="0037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8BF" w:rsidRDefault="00CA08BF" w:rsidP="00373AF5">
      <w:r>
        <w:separator/>
      </w:r>
    </w:p>
  </w:footnote>
  <w:footnote w:type="continuationSeparator" w:id="0">
    <w:p w:rsidR="00CA08BF" w:rsidRDefault="00CA08BF" w:rsidP="00373A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57A57"/>
    <w:multiLevelType w:val="hybridMultilevel"/>
    <w:tmpl w:val="BFE8E120"/>
    <w:lvl w:ilvl="0" w:tplc="200CBB30">
      <w:start w:val="100"/>
      <w:numFmt w:val="bullet"/>
      <w:lvlText w:val="-"/>
      <w:lvlJc w:val="left"/>
      <w:pPr>
        <w:ind w:left="408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184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6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00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72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6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DD0"/>
    <w:rsid w:val="00044C19"/>
    <w:rsid w:val="0018077F"/>
    <w:rsid w:val="002F7999"/>
    <w:rsid w:val="00306F71"/>
    <w:rsid w:val="00365631"/>
    <w:rsid w:val="00373AF5"/>
    <w:rsid w:val="00391695"/>
    <w:rsid w:val="004B5A26"/>
    <w:rsid w:val="004D36E3"/>
    <w:rsid w:val="0052312C"/>
    <w:rsid w:val="0055336C"/>
    <w:rsid w:val="00611F35"/>
    <w:rsid w:val="00645DD0"/>
    <w:rsid w:val="007D2245"/>
    <w:rsid w:val="007F6B29"/>
    <w:rsid w:val="00816182"/>
    <w:rsid w:val="00860673"/>
    <w:rsid w:val="00974132"/>
    <w:rsid w:val="00A579BD"/>
    <w:rsid w:val="00AC7D6B"/>
    <w:rsid w:val="00AE41BB"/>
    <w:rsid w:val="00B50142"/>
    <w:rsid w:val="00BA1B89"/>
    <w:rsid w:val="00C8545E"/>
    <w:rsid w:val="00CA08BF"/>
    <w:rsid w:val="00CA44D7"/>
    <w:rsid w:val="00CD5EB5"/>
    <w:rsid w:val="00D00BAD"/>
    <w:rsid w:val="00D17276"/>
    <w:rsid w:val="00E56D6C"/>
    <w:rsid w:val="00E571B5"/>
    <w:rsid w:val="00F10653"/>
    <w:rsid w:val="00F42D0A"/>
    <w:rsid w:val="00FB22D2"/>
    <w:rsid w:val="00FE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77F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18077F"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9"/>
    <w:qFormat/>
    <w:rsid w:val="0018077F"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9"/>
    <w:qFormat/>
    <w:rsid w:val="0018077F"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8077F"/>
    <w:rPr>
      <w:rFonts w:ascii="Calibri Light" w:hAnsi="Calibri Light" w:cs="Calibri Light"/>
      <w:color w:val="auto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8077F"/>
    <w:rPr>
      <w:rFonts w:ascii="Calibri Light" w:hAnsi="Calibri Light" w:cs="Calibri Light"/>
      <w:color w:val="auto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8077F"/>
    <w:rPr>
      <w:rFonts w:ascii="Calibri Light" w:hAnsi="Calibri Light" w:cs="Calibri Light"/>
      <w:color w:val="auto"/>
      <w:sz w:val="24"/>
      <w:szCs w:val="24"/>
    </w:rPr>
  </w:style>
  <w:style w:type="paragraph" w:customStyle="1" w:styleId="Footer1">
    <w:name w:val="Footer1"/>
    <w:basedOn w:val="Normal"/>
    <w:uiPriority w:val="99"/>
    <w:rsid w:val="0018077F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uiPriority w:val="99"/>
    <w:rsid w:val="0018077F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NormalWeb">
    <w:name w:val="Normal (Web)"/>
    <w:basedOn w:val="Normal"/>
    <w:uiPriority w:val="99"/>
    <w:semiHidden/>
    <w:rsid w:val="0018077F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373AF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3AF5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73AF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3AF5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271</TotalTime>
  <Pages>56</Pages>
  <Words>12425</Words>
  <Characters>-32766</Characters>
  <Application>Microsoft Office Outlook</Application>
  <DocSecurity>0</DocSecurity>
  <Lines>0</Lines>
  <Paragraphs>0</Paragraphs>
  <ScaleCrop>false</ScaleCrop>
  <Company>KAVEKO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Lubislav Kovachev</cp:lastModifiedBy>
  <cp:revision>15</cp:revision>
  <cp:lastPrinted>2022-05-25T10:18:00Z</cp:lastPrinted>
  <dcterms:created xsi:type="dcterms:W3CDTF">2022-05-22T11:35:00Z</dcterms:created>
  <dcterms:modified xsi:type="dcterms:W3CDTF">2022-05-25T10:23:00Z</dcterms:modified>
</cp:coreProperties>
</file>